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07A" w:rsidRDefault="0090407A" w:rsidP="009040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SKOT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90407A" w:rsidRDefault="0090407A" w:rsidP="009040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407A" w:rsidRDefault="0090407A" w:rsidP="009040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407A" w:rsidRDefault="0090407A" w:rsidP="009040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Regis, Dorset,</w:t>
      </w:r>
    </w:p>
    <w:p w:rsidR="0090407A" w:rsidRDefault="0090407A" w:rsidP="009040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John Stretch(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90407A" w:rsidRDefault="0090407A" w:rsidP="009040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D56D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21-19)</w:t>
      </w:r>
    </w:p>
    <w:p w:rsidR="0090407A" w:rsidRDefault="0090407A" w:rsidP="009040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407A" w:rsidRDefault="0090407A" w:rsidP="009040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0407A" w:rsidRDefault="0090407A" w:rsidP="009040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2015</w:t>
      </w:r>
      <w:bookmarkStart w:id="0" w:name="_GoBack"/>
      <w:bookmarkEnd w:id="0"/>
    </w:p>
    <w:sectPr w:rsidR="00DD5B8A" w:rsidRPr="009040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07A" w:rsidRDefault="0090407A" w:rsidP="00564E3C">
      <w:pPr>
        <w:spacing w:after="0" w:line="240" w:lineRule="auto"/>
      </w:pPr>
      <w:r>
        <w:separator/>
      </w:r>
    </w:p>
  </w:endnote>
  <w:endnote w:type="continuationSeparator" w:id="0">
    <w:p w:rsidR="0090407A" w:rsidRDefault="0090407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0407A">
      <w:rPr>
        <w:rFonts w:ascii="Times New Roman" w:hAnsi="Times New Roman" w:cs="Times New Roman"/>
        <w:noProof/>
        <w:sz w:val="24"/>
        <w:szCs w:val="24"/>
      </w:rPr>
      <w:t>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07A" w:rsidRDefault="0090407A" w:rsidP="00564E3C">
      <w:pPr>
        <w:spacing w:after="0" w:line="240" w:lineRule="auto"/>
      </w:pPr>
      <w:r>
        <w:separator/>
      </w:r>
    </w:p>
  </w:footnote>
  <w:footnote w:type="continuationSeparator" w:id="0">
    <w:p w:rsidR="0090407A" w:rsidRDefault="0090407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07A"/>
    <w:rsid w:val="00372DC6"/>
    <w:rsid w:val="00564E3C"/>
    <w:rsid w:val="0064591D"/>
    <w:rsid w:val="0090407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29DA4"/>
  <w15:chartTrackingRefBased/>
  <w15:docId w15:val="{CD7C464A-DAEC-4611-B61F-791694ED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040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2015-10-07T18:19:00Z</dcterms:created>
  <dcterms:modified xsi:type="dcterms:W3CDTF">2015-10-07T18:20:00Z</dcterms:modified>
</cp:coreProperties>
</file>